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784" w:rsidRDefault="00134784" w:rsidP="001347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FURTON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134784" w:rsidRDefault="00134784" w:rsidP="001347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134784" w:rsidRDefault="00134784" w:rsidP="001347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4784" w:rsidRDefault="00134784" w:rsidP="001347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4784" w:rsidRDefault="00134784" w:rsidP="0013478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134784" w:rsidRDefault="00134784" w:rsidP="001347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pp.99-100)</w:t>
      </w:r>
    </w:p>
    <w:p w:rsidR="00134784" w:rsidRDefault="00134784" w:rsidP="001347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4784" w:rsidRDefault="00134784" w:rsidP="001347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4784" w:rsidRPr="002D2E51" w:rsidRDefault="00134784" w:rsidP="001347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2016</w:t>
      </w:r>
    </w:p>
    <w:p w:rsidR="006B2F86" w:rsidRPr="00134784" w:rsidRDefault="0013478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1347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784" w:rsidRDefault="00134784" w:rsidP="00E71FC3">
      <w:pPr>
        <w:spacing w:after="0" w:line="240" w:lineRule="auto"/>
      </w:pPr>
      <w:r>
        <w:separator/>
      </w:r>
    </w:p>
  </w:endnote>
  <w:endnote w:type="continuationSeparator" w:id="0">
    <w:p w:rsidR="00134784" w:rsidRDefault="001347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784" w:rsidRDefault="00134784" w:rsidP="00E71FC3">
      <w:pPr>
        <w:spacing w:after="0" w:line="240" w:lineRule="auto"/>
      </w:pPr>
      <w:r>
        <w:separator/>
      </w:r>
    </w:p>
  </w:footnote>
  <w:footnote w:type="continuationSeparator" w:id="0">
    <w:p w:rsidR="00134784" w:rsidRDefault="001347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784"/>
    <w:rsid w:val="0013478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CAE27"/>
  <w15:chartTrackingRefBased/>
  <w15:docId w15:val="{6FCBCFDB-0C48-4256-B9F5-29D0B583E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2016-03-21T10:10:00Z</dcterms:created>
  <dcterms:modified xsi:type="dcterms:W3CDTF">2016-03-21T10:11:00Z</dcterms:modified>
</cp:coreProperties>
</file>